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13" w:rsidRPr="00CA7C3D" w:rsidRDefault="00F36B1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36B13" w:rsidRPr="00CA7C3D" w:rsidRDefault="00F36B1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36B13" w:rsidRPr="00CA7C3D" w:rsidRDefault="00F36B1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36B13" w:rsidRPr="00CA7C3D" w:rsidRDefault="00F36B1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36B13" w:rsidRPr="00CA7C3D" w:rsidRDefault="00F36B13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176</w:t>
      </w:r>
    </w:p>
    <w:p w:rsidR="00F36B13" w:rsidRPr="00CA7C3D" w:rsidRDefault="00F36B1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36B13" w:rsidRPr="00CA7C3D" w:rsidRDefault="00F36B1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F36B13" w:rsidRPr="00CA7C3D" w:rsidRDefault="00F36B13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F36B13" w:rsidRPr="00CA7C3D" w:rsidRDefault="00F36B13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36B13" w:rsidRPr="00FC5F2F" w:rsidRDefault="00F36B13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F36B13" w:rsidRDefault="00F36B13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F36B13" w:rsidRPr="00336C1F" w:rsidRDefault="00F36B1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F36B13" w:rsidRPr="00F13FF3" w:rsidRDefault="00F36B13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F36B13" w:rsidRPr="00F13FF3" w:rsidRDefault="00F36B1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131024</w:t>
      </w:r>
      <w:r w:rsidRPr="00F13FF3">
        <w:rPr>
          <w:lang w:eastAsia="ru-RU"/>
        </w:rPr>
        <w:t>кв.м;</w:t>
      </w:r>
    </w:p>
    <w:p w:rsidR="00F36B13" w:rsidRPr="00F13FF3" w:rsidRDefault="00F36B1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F36B13" w:rsidRPr="00F13FF3" w:rsidRDefault="00F36B1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F36B13" w:rsidRPr="00F13FF3" w:rsidRDefault="00F36B1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F36B13" w:rsidRPr="00F13FF3" w:rsidRDefault="00F36B13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F36B13" w:rsidRPr="00F13FF3" w:rsidRDefault="00F36B13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36B13" w:rsidRPr="0050051F" w:rsidRDefault="00F36B13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F36B13" w:rsidRPr="0050051F" w:rsidRDefault="00F36B1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F36B13" w:rsidRPr="0050051F" w:rsidRDefault="00F36B1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F36B13" w:rsidRDefault="00F36B1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F36B13" w:rsidRDefault="00F36B13" w:rsidP="00095619">
      <w:pPr>
        <w:spacing w:line="240" w:lineRule="auto"/>
        <w:jc w:val="both"/>
        <w:rPr>
          <w:lang w:eastAsia="ru-RU"/>
        </w:rPr>
      </w:pPr>
    </w:p>
    <w:p w:rsidR="00F36B13" w:rsidRPr="0050051F" w:rsidRDefault="00F36B13" w:rsidP="00095619">
      <w:pPr>
        <w:spacing w:line="240" w:lineRule="auto"/>
        <w:jc w:val="both"/>
        <w:rPr>
          <w:lang w:eastAsia="ru-RU"/>
        </w:rPr>
      </w:pPr>
    </w:p>
    <w:p w:rsidR="00F36B13" w:rsidRPr="0050051F" w:rsidRDefault="00F36B13" w:rsidP="00095619">
      <w:pPr>
        <w:spacing w:line="240" w:lineRule="auto"/>
        <w:rPr>
          <w:lang w:eastAsia="ru-RU"/>
        </w:rPr>
      </w:pPr>
    </w:p>
    <w:p w:rsidR="00F36B13" w:rsidRPr="0050051F" w:rsidRDefault="00F36B13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 xml:space="preserve">                                                              А.М. Кусков</w:t>
      </w:r>
    </w:p>
    <w:p w:rsidR="00F36B13" w:rsidRPr="0050051F" w:rsidRDefault="00F36B13" w:rsidP="00095619">
      <w:pPr>
        <w:spacing w:line="240" w:lineRule="auto"/>
        <w:rPr>
          <w:lang w:eastAsia="ru-RU"/>
        </w:rPr>
      </w:pPr>
    </w:p>
    <w:p w:rsidR="00F36B13" w:rsidRPr="0050051F" w:rsidRDefault="00F36B13" w:rsidP="00095619">
      <w:pPr>
        <w:spacing w:line="240" w:lineRule="auto"/>
        <w:rPr>
          <w:lang w:eastAsia="ru-RU"/>
        </w:rPr>
      </w:pPr>
    </w:p>
    <w:sectPr w:rsidR="00F36B13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B13" w:rsidRDefault="00F36B13" w:rsidP="006F0F01">
      <w:pPr>
        <w:spacing w:line="240" w:lineRule="auto"/>
      </w:pPr>
      <w:r>
        <w:separator/>
      </w:r>
    </w:p>
  </w:endnote>
  <w:endnote w:type="continuationSeparator" w:id="1">
    <w:p w:rsidR="00F36B13" w:rsidRDefault="00F36B1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B13" w:rsidRDefault="00F36B13" w:rsidP="006F0F01">
      <w:pPr>
        <w:spacing w:line="240" w:lineRule="auto"/>
      </w:pPr>
      <w:r>
        <w:separator/>
      </w:r>
    </w:p>
  </w:footnote>
  <w:footnote w:type="continuationSeparator" w:id="1">
    <w:p w:rsidR="00F36B13" w:rsidRDefault="00F36B1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23E6E"/>
    <w:rsid w:val="005339A3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01068"/>
    <w:rsid w:val="0072004D"/>
    <w:rsid w:val="00764993"/>
    <w:rsid w:val="00817FCC"/>
    <w:rsid w:val="00835A51"/>
    <w:rsid w:val="00853FF7"/>
    <w:rsid w:val="0085660D"/>
    <w:rsid w:val="00884B6E"/>
    <w:rsid w:val="008A2D5D"/>
    <w:rsid w:val="008C49C1"/>
    <w:rsid w:val="008E3600"/>
    <w:rsid w:val="008F4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10F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36B13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06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478</Words>
  <Characters>2727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2022-07-19T13:32:00Z</cp:lastPrinted>
  <dcterms:created xsi:type="dcterms:W3CDTF">2021-06-24T09:26:00Z</dcterms:created>
  <dcterms:modified xsi:type="dcterms:W3CDTF">2022-07-28T09:53:00Z</dcterms:modified>
</cp:coreProperties>
</file>